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C47" w:rsidRDefault="00863C47" w:rsidP="0076251F">
      <w:pPr>
        <w:pStyle w:val="Heading1"/>
        <w:rPr>
          <w:b/>
          <w:lang w:val="ru-RU"/>
        </w:rPr>
      </w:pPr>
    </w:p>
    <w:p w:rsidR="00863C47" w:rsidRDefault="00863C47" w:rsidP="0076251F">
      <w:pPr>
        <w:framePr w:hSpace="141" w:wrap="around" w:vAnchor="text" w:hAnchor="page" w:x="6016" w:y="1"/>
        <w:rPr>
          <w:noProof/>
        </w:rPr>
      </w:pPr>
      <w:r w:rsidRPr="00813A7E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5" o:title=""/>
          </v:shape>
        </w:pict>
      </w:r>
    </w:p>
    <w:p w:rsidR="00863C47" w:rsidRDefault="00863C47" w:rsidP="0076251F">
      <w:pPr>
        <w:jc w:val="center"/>
        <w:rPr>
          <w:rFonts w:cs="Tahoma"/>
          <w:b/>
          <w:sz w:val="28"/>
          <w:szCs w:val="28"/>
        </w:rPr>
      </w:pPr>
    </w:p>
    <w:p w:rsidR="00863C47" w:rsidRDefault="00863C47" w:rsidP="0076251F">
      <w:pPr>
        <w:jc w:val="center"/>
        <w:rPr>
          <w:rFonts w:cs="Tahoma"/>
          <w:b/>
          <w:sz w:val="28"/>
          <w:szCs w:val="28"/>
        </w:rPr>
      </w:pPr>
    </w:p>
    <w:p w:rsidR="00863C47" w:rsidRDefault="00863C47" w:rsidP="0076251F">
      <w:pPr>
        <w:jc w:val="center"/>
        <w:rPr>
          <w:rFonts w:cs="Tahoma"/>
          <w:b/>
          <w:sz w:val="28"/>
          <w:szCs w:val="28"/>
        </w:rPr>
      </w:pPr>
    </w:p>
    <w:p w:rsidR="00863C47" w:rsidRDefault="00863C47" w:rsidP="0076251F">
      <w:pPr>
        <w:jc w:val="center"/>
        <w:rPr>
          <w:rFonts w:cs="Tahoma"/>
          <w:b/>
          <w:sz w:val="28"/>
          <w:szCs w:val="28"/>
        </w:rPr>
      </w:pPr>
    </w:p>
    <w:p w:rsidR="00863C47" w:rsidRDefault="00863C47" w:rsidP="0076251F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863C47" w:rsidRDefault="00863C47" w:rsidP="0076251F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863C47" w:rsidRDefault="00863C47" w:rsidP="0076251F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863C47" w:rsidRPr="0039378D" w:rsidRDefault="00863C47" w:rsidP="0076251F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863C47" w:rsidRDefault="00863C47" w:rsidP="0076251F"/>
    <w:p w:rsidR="00863C47" w:rsidRPr="0039378D" w:rsidRDefault="00863C47" w:rsidP="0076251F">
      <w:pPr>
        <w:rPr>
          <w:sz w:val="28"/>
          <w:szCs w:val="28"/>
        </w:rPr>
      </w:pPr>
      <w:r>
        <w:rPr>
          <w:sz w:val="28"/>
          <w:szCs w:val="28"/>
        </w:rPr>
        <w:t>09  листопада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</w:rPr>
        <w:t>290</w:t>
      </w:r>
      <w:r w:rsidRPr="0039378D">
        <w:rPr>
          <w:sz w:val="28"/>
          <w:szCs w:val="28"/>
        </w:rPr>
        <w:t xml:space="preserve">-к </w:t>
      </w:r>
    </w:p>
    <w:p w:rsidR="00863C47" w:rsidRPr="0039378D" w:rsidRDefault="00863C47" w:rsidP="0076251F">
      <w:pPr>
        <w:rPr>
          <w:b/>
        </w:rPr>
      </w:pPr>
    </w:p>
    <w:p w:rsidR="00863C47" w:rsidRDefault="00863C47" w:rsidP="0076251F">
      <w:pPr>
        <w:jc w:val="center"/>
        <w:rPr>
          <w:b/>
          <w:sz w:val="28"/>
        </w:rPr>
      </w:pPr>
    </w:p>
    <w:p w:rsidR="00863C47" w:rsidRDefault="00863C47" w:rsidP="0076251F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додаткової відпуст</w:t>
      </w:r>
      <w:r>
        <w:rPr>
          <w:b/>
          <w:sz w:val="28"/>
          <w:lang w:val="ru-RU"/>
        </w:rPr>
        <w:t>к</w:t>
      </w:r>
      <w:r>
        <w:rPr>
          <w:b/>
          <w:sz w:val="28"/>
        </w:rPr>
        <w:t>и</w:t>
      </w:r>
    </w:p>
    <w:p w:rsidR="00863C47" w:rsidRPr="005B6AF9" w:rsidRDefault="00863C47" w:rsidP="0076251F">
      <w:pPr>
        <w:jc w:val="center"/>
        <w:rPr>
          <w:b/>
          <w:sz w:val="28"/>
        </w:rPr>
      </w:pPr>
      <w:r>
        <w:rPr>
          <w:b/>
          <w:sz w:val="28"/>
        </w:rPr>
        <w:t>КАРАЙВАН Тетяні</w:t>
      </w:r>
    </w:p>
    <w:p w:rsidR="00863C47" w:rsidRDefault="00863C47" w:rsidP="0076251F">
      <w:pPr>
        <w:rPr>
          <w:sz w:val="28"/>
        </w:rPr>
      </w:pPr>
    </w:p>
    <w:p w:rsidR="00863C47" w:rsidRPr="001B36F7" w:rsidRDefault="00863C47" w:rsidP="0076251F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</w:t>
      </w:r>
      <w:r w:rsidRPr="001B36F7">
        <w:rPr>
          <w:sz w:val="28"/>
          <w:szCs w:val="28"/>
        </w:rPr>
        <w:t xml:space="preserve"> пункт</w:t>
      </w:r>
      <w:r>
        <w:rPr>
          <w:sz w:val="28"/>
          <w:szCs w:val="28"/>
        </w:rPr>
        <w:t xml:space="preserve">ів7, 13, </w:t>
      </w:r>
      <w:r w:rsidRPr="001B36F7">
        <w:rPr>
          <w:sz w:val="28"/>
          <w:szCs w:val="28"/>
        </w:rPr>
        <w:t>20  частини 4   статті  42 Закону України «Про місцеве самоврядування в Україні»</w:t>
      </w:r>
      <w:r>
        <w:rPr>
          <w:sz w:val="28"/>
          <w:szCs w:val="28"/>
        </w:rPr>
        <w:t>, частини 6 статті  21 Закону України «</w:t>
      </w:r>
      <w:r w:rsidRPr="001B36F7">
        <w:rPr>
          <w:sz w:val="28"/>
          <w:szCs w:val="28"/>
        </w:rPr>
        <w:t>Про службу в о</w:t>
      </w:r>
      <w:r>
        <w:rPr>
          <w:sz w:val="28"/>
          <w:szCs w:val="28"/>
        </w:rPr>
        <w:t>рганах мiсцевого самоврядування»</w:t>
      </w:r>
      <w:r w:rsidRPr="001B36F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Порядку та умов  надання державним службовцям, посадовим особам місцевого самоврядування  додаткових  оплачуваних відпусток,  затвердженого Постановою Кабінету Міністрів України  від 27 квітня 1997 року №250, </w:t>
      </w:r>
      <w:r w:rsidRPr="005450A2">
        <w:rPr>
          <w:sz w:val="28"/>
          <w:szCs w:val="28"/>
        </w:rPr>
        <w:t>ріше</w:t>
      </w:r>
      <w:r>
        <w:rPr>
          <w:sz w:val="28"/>
          <w:szCs w:val="28"/>
        </w:rPr>
        <w:t>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заявуКарайван Т.</w:t>
      </w:r>
      <w:r w:rsidRPr="001B36F7">
        <w:rPr>
          <w:sz w:val="28"/>
          <w:szCs w:val="28"/>
        </w:rPr>
        <w:t>:</w:t>
      </w:r>
    </w:p>
    <w:p w:rsidR="00863C47" w:rsidRDefault="00863C47" w:rsidP="0076251F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 xml:space="preserve">НАДАТИ   КАРАЙВАН Тетяні Миколаївні,  головному спеціалісту відділу організаційної та кадрової роботи Арцизької міської ради   додаткову відпустку тривалістю 13 календарних днів з 15  листопада  2021 року по 27 листопада 2021 року включно за 2021 рік, за стаж служби в органах місцевого самоврядування, який станом на 09 листопада  2021 року  становить понад 14 років. </w:t>
      </w:r>
    </w:p>
    <w:p w:rsidR="00863C47" w:rsidRPr="005B6AF9" w:rsidRDefault="00863C47" w:rsidP="0076251F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</w:t>
      </w:r>
      <w:bookmarkStart w:id="0" w:name="_GoBack"/>
      <w:bookmarkEnd w:id="0"/>
      <w:r w:rsidRPr="005B6AF9">
        <w:rPr>
          <w:sz w:val="28"/>
          <w:szCs w:val="28"/>
        </w:rPr>
        <w:t>рцизької міської ради зробити відповідні розрахунки.</w:t>
      </w:r>
    </w:p>
    <w:p w:rsidR="00863C47" w:rsidRPr="0039378D" w:rsidRDefault="00863C47" w:rsidP="0076251F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Малєва О.</w:t>
      </w:r>
    </w:p>
    <w:p w:rsidR="00863C47" w:rsidRDefault="00863C47" w:rsidP="0076251F">
      <w:pPr>
        <w:pStyle w:val="Heading2"/>
      </w:pPr>
      <w:r>
        <w:tab/>
        <w:t>Підстава: - заява Карайван Т.  від 08 листопада 2021 року.</w:t>
      </w:r>
    </w:p>
    <w:p w:rsidR="00863C47" w:rsidRPr="00F43B69" w:rsidRDefault="00863C47" w:rsidP="0076251F">
      <w:pPr>
        <w:pStyle w:val="BodyText"/>
        <w:numPr>
          <w:ilvl w:val="0"/>
          <w:numId w:val="1"/>
        </w:numPr>
        <w:rPr>
          <w:sz w:val="28"/>
          <w:szCs w:val="28"/>
        </w:rPr>
      </w:pPr>
      <w:r w:rsidRPr="00F43B69">
        <w:rPr>
          <w:sz w:val="28"/>
          <w:szCs w:val="28"/>
        </w:rPr>
        <w:t xml:space="preserve">подання головного спеціаліста по роботі з персоналом відділу організаційної та кадрової роботи міської ради від </w:t>
      </w:r>
      <w:r>
        <w:rPr>
          <w:sz w:val="28"/>
          <w:szCs w:val="28"/>
        </w:rPr>
        <w:t xml:space="preserve"> 08 листопада</w:t>
      </w:r>
      <w:r w:rsidRPr="00F43B69">
        <w:rPr>
          <w:sz w:val="28"/>
          <w:szCs w:val="28"/>
        </w:rPr>
        <w:t xml:space="preserve"> 2021 року.</w:t>
      </w:r>
    </w:p>
    <w:p w:rsidR="00863C47" w:rsidRPr="000917CC" w:rsidRDefault="00863C47" w:rsidP="0076251F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 xml:space="preserve">    Сергій ПАРПУЛАНСЬКИЙ</w:t>
      </w:r>
    </w:p>
    <w:p w:rsidR="00863C47" w:rsidRDefault="00863C47" w:rsidP="0076251F">
      <w:pPr>
        <w:pStyle w:val="Heading2"/>
      </w:pPr>
    </w:p>
    <w:p w:rsidR="00863C47" w:rsidRDefault="00863C47" w:rsidP="0076251F">
      <w:pPr>
        <w:pStyle w:val="Heading2"/>
      </w:pPr>
      <w:r>
        <w:t>З розпорядженням ознайомлений</w:t>
      </w:r>
      <w:r>
        <w:tab/>
        <w:t xml:space="preserve">                         Тетяна КАРАЙВАН</w:t>
      </w:r>
    </w:p>
    <w:p w:rsidR="00863C47" w:rsidRPr="002D6B80" w:rsidRDefault="00863C47" w:rsidP="0076251F">
      <w:pPr>
        <w:rPr>
          <w:u w:val="single"/>
        </w:rPr>
      </w:pPr>
    </w:p>
    <w:p w:rsidR="00863C47" w:rsidRDefault="00863C47" w:rsidP="0076251F"/>
    <w:p w:rsidR="00863C47" w:rsidRDefault="00863C47" w:rsidP="0076251F"/>
    <w:p w:rsidR="00863C47" w:rsidRDefault="00863C47" w:rsidP="0076251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63C47" w:rsidRPr="00CF77D5" w:rsidRDefault="00863C47" w:rsidP="0076251F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Аркуш  </w:t>
      </w:r>
      <w:r w:rsidRPr="00CF77D5">
        <w:rPr>
          <w:rFonts w:ascii="Times New Roman" w:hAnsi="Times New Roman"/>
          <w:sz w:val="28"/>
          <w:szCs w:val="28"/>
          <w:lang w:val="uk-UA"/>
        </w:rPr>
        <w:t xml:space="preserve"> погодження р</w:t>
      </w:r>
      <w:r>
        <w:rPr>
          <w:rFonts w:ascii="Times New Roman" w:hAnsi="Times New Roman"/>
          <w:sz w:val="28"/>
          <w:szCs w:val="28"/>
          <w:lang w:val="uk-UA"/>
        </w:rPr>
        <w:t>озпорядження міського голови</w:t>
      </w:r>
    </w:p>
    <w:p w:rsidR="00863C47" w:rsidRPr="00E96A52" w:rsidRDefault="00863C47" w:rsidP="0076251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 xml:space="preserve"> 09 листопада   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1 року  №  290 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863C47" w:rsidRDefault="00863C47" w:rsidP="0076251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63C47" w:rsidRDefault="00863C47" w:rsidP="0076251F">
      <w:pPr>
        <w:jc w:val="both"/>
        <w:rPr>
          <w:sz w:val="28"/>
          <w:szCs w:val="28"/>
        </w:rPr>
      </w:pPr>
    </w:p>
    <w:p w:rsidR="00863C47" w:rsidRPr="000A696E" w:rsidRDefault="00863C47" w:rsidP="0076251F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додаткової відпустки КАРАЙВАН Тетяні</w:t>
      </w:r>
    </w:p>
    <w:p w:rsidR="00863C47" w:rsidRPr="00A84420" w:rsidRDefault="00863C47" w:rsidP="0076251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63C47" w:rsidRPr="00CF77D5" w:rsidRDefault="00863C47" w:rsidP="0076251F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863C47" w:rsidRPr="00E05F39" w:rsidRDefault="00863C47" w:rsidP="0076251F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863C47" w:rsidRPr="00E05F39" w:rsidRDefault="00863C47" w:rsidP="0076251F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_____________Оксана СТОЯНОВА</w:t>
      </w:r>
    </w:p>
    <w:p w:rsidR="00863C47" w:rsidRPr="00E05F39" w:rsidRDefault="00863C47" w:rsidP="0076251F">
      <w:pPr>
        <w:rPr>
          <w:b/>
          <w:sz w:val="28"/>
          <w:szCs w:val="28"/>
        </w:rPr>
      </w:pPr>
    </w:p>
    <w:p w:rsidR="00863C47" w:rsidRDefault="00863C47" w:rsidP="0076251F">
      <w:pPr>
        <w:rPr>
          <w:sz w:val="28"/>
          <w:szCs w:val="28"/>
        </w:rPr>
      </w:pPr>
    </w:p>
    <w:p w:rsidR="00863C47" w:rsidRPr="00E05F39" w:rsidRDefault="00863C47" w:rsidP="0076251F">
      <w:pPr>
        <w:rPr>
          <w:sz w:val="28"/>
          <w:szCs w:val="28"/>
        </w:rPr>
      </w:pPr>
      <w:r>
        <w:rPr>
          <w:sz w:val="28"/>
          <w:szCs w:val="28"/>
        </w:rPr>
        <w:t>Головний спеціаліст юридичного  відділу міської ради</w:t>
      </w:r>
    </w:p>
    <w:p w:rsidR="00863C47" w:rsidRPr="00E05F39" w:rsidRDefault="00863C47" w:rsidP="0076251F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_________Анастасія  ДЕЛІ-СТОЯНОВА</w:t>
      </w:r>
    </w:p>
    <w:p w:rsidR="00863C47" w:rsidRPr="00E05F39" w:rsidRDefault="00863C47" w:rsidP="0076251F">
      <w:pPr>
        <w:rPr>
          <w:sz w:val="28"/>
          <w:szCs w:val="28"/>
        </w:rPr>
      </w:pPr>
    </w:p>
    <w:p w:rsidR="00863C47" w:rsidRDefault="00863C47" w:rsidP="0076251F">
      <w:pPr>
        <w:rPr>
          <w:sz w:val="28"/>
          <w:szCs w:val="28"/>
        </w:rPr>
      </w:pPr>
    </w:p>
    <w:p w:rsidR="00863C47" w:rsidRPr="009B19A7" w:rsidRDefault="00863C47" w:rsidP="0076251F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забезпечення, головний бухгалтер</w:t>
      </w:r>
    </w:p>
    <w:p w:rsidR="00863C47" w:rsidRDefault="00863C47" w:rsidP="0076251F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Лариса ЛАБУНЕЦЬ</w:t>
      </w:r>
    </w:p>
    <w:p w:rsidR="00863C47" w:rsidRDefault="00863C47" w:rsidP="0076251F"/>
    <w:p w:rsidR="00863C47" w:rsidRDefault="00863C47" w:rsidP="0076251F"/>
    <w:p w:rsidR="00863C47" w:rsidRPr="00990900" w:rsidRDefault="00863C47" w:rsidP="0076251F"/>
    <w:p w:rsidR="00863C47" w:rsidRDefault="00863C47" w:rsidP="0076251F"/>
    <w:p w:rsidR="00863C47" w:rsidRDefault="00863C47" w:rsidP="0076251F"/>
    <w:p w:rsidR="00863C47" w:rsidRDefault="00863C47" w:rsidP="0076251F"/>
    <w:p w:rsidR="00863C47" w:rsidRDefault="00863C47" w:rsidP="0076251F"/>
    <w:p w:rsidR="00863C47" w:rsidRDefault="00863C47" w:rsidP="0076251F"/>
    <w:p w:rsidR="00863C47" w:rsidRDefault="00863C47" w:rsidP="0076251F">
      <w:pPr>
        <w:rPr>
          <w:sz w:val="24"/>
          <w:szCs w:val="24"/>
        </w:rPr>
      </w:pPr>
      <w:r w:rsidRPr="006D7188">
        <w:rPr>
          <w:sz w:val="24"/>
          <w:szCs w:val="24"/>
        </w:rPr>
        <w:t xml:space="preserve">Виконавець: </w:t>
      </w:r>
    </w:p>
    <w:p w:rsidR="00863C47" w:rsidRDefault="00863C47" w:rsidP="0076251F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Pr="006D7188">
        <w:rPr>
          <w:sz w:val="24"/>
          <w:szCs w:val="24"/>
        </w:rPr>
        <w:t>оловний спеціаліст по роботі з персоналом</w:t>
      </w:r>
    </w:p>
    <w:p w:rsidR="00863C47" w:rsidRPr="00FF498B" w:rsidRDefault="00863C47" w:rsidP="0076251F">
      <w:pPr>
        <w:rPr>
          <w:sz w:val="24"/>
          <w:szCs w:val="24"/>
        </w:rPr>
      </w:pPr>
      <w:r w:rsidRPr="00F014FB">
        <w:rPr>
          <w:sz w:val="24"/>
          <w:szCs w:val="24"/>
        </w:rPr>
        <w:t xml:space="preserve">відділу організаційної та кадрової роботи </w:t>
      </w:r>
      <w:r>
        <w:rPr>
          <w:sz w:val="24"/>
          <w:szCs w:val="24"/>
        </w:rPr>
        <w:t xml:space="preserve">міської ради </w:t>
      </w:r>
    </w:p>
    <w:p w:rsidR="00863C47" w:rsidRPr="00F014FB" w:rsidRDefault="00863C47" w:rsidP="0076251F"/>
    <w:p w:rsidR="00863C47" w:rsidRPr="00F014FB" w:rsidRDefault="00863C47" w:rsidP="0076251F"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Наталія КОЛЕСНІКОВА</w:t>
      </w:r>
    </w:p>
    <w:p w:rsidR="00863C47" w:rsidRPr="000D7038" w:rsidRDefault="00863C47" w:rsidP="0076251F"/>
    <w:p w:rsidR="00863C47" w:rsidRPr="000F1E54" w:rsidRDefault="00863C47" w:rsidP="0076251F"/>
    <w:p w:rsidR="00863C47" w:rsidRPr="00515A84" w:rsidRDefault="00863C47" w:rsidP="0076251F"/>
    <w:p w:rsidR="00863C47" w:rsidRDefault="00863C47" w:rsidP="0076251F"/>
    <w:p w:rsidR="00863C47" w:rsidRDefault="00863C47" w:rsidP="0076251F"/>
    <w:p w:rsidR="00863C47" w:rsidRDefault="00863C47"/>
    <w:sectPr w:rsidR="00863C47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82C5B"/>
    <w:multiLevelType w:val="hybridMultilevel"/>
    <w:tmpl w:val="4D842536"/>
    <w:lvl w:ilvl="0" w:tplc="5DA2717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251F"/>
    <w:rsid w:val="000917CC"/>
    <w:rsid w:val="00093157"/>
    <w:rsid w:val="000A696E"/>
    <w:rsid w:val="000D7038"/>
    <w:rsid w:val="000F1E54"/>
    <w:rsid w:val="001B36F7"/>
    <w:rsid w:val="002B20E3"/>
    <w:rsid w:val="002D6B80"/>
    <w:rsid w:val="003010A8"/>
    <w:rsid w:val="00357583"/>
    <w:rsid w:val="0039378D"/>
    <w:rsid w:val="00515A84"/>
    <w:rsid w:val="005450A2"/>
    <w:rsid w:val="005B6AF9"/>
    <w:rsid w:val="006D7188"/>
    <w:rsid w:val="0076251F"/>
    <w:rsid w:val="007735AB"/>
    <w:rsid w:val="00813A7E"/>
    <w:rsid w:val="00816378"/>
    <w:rsid w:val="00863C47"/>
    <w:rsid w:val="009618B2"/>
    <w:rsid w:val="00990900"/>
    <w:rsid w:val="009B19A7"/>
    <w:rsid w:val="00A03C32"/>
    <w:rsid w:val="00A32684"/>
    <w:rsid w:val="00A84420"/>
    <w:rsid w:val="00CF77D5"/>
    <w:rsid w:val="00DF4FD6"/>
    <w:rsid w:val="00E05F39"/>
    <w:rsid w:val="00E96A52"/>
    <w:rsid w:val="00F014FB"/>
    <w:rsid w:val="00F43B69"/>
    <w:rsid w:val="00F66B74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51F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6251F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6251F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6251F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6251F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76251F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6251F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76251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76251F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76251F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76251F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625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251F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2</Pages>
  <Words>376</Words>
  <Characters>2147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2021-11-10T07:24:00Z</cp:lastPrinted>
  <dcterms:created xsi:type="dcterms:W3CDTF">2021-11-09T07:14:00Z</dcterms:created>
  <dcterms:modified xsi:type="dcterms:W3CDTF">2022-01-12T09:10:00Z</dcterms:modified>
</cp:coreProperties>
</file>